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79CAF" w14:textId="4279A883" w:rsidR="00BA00AB" w:rsidRDefault="006548C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MORTON</w:t>
      </w:r>
      <w:r>
        <w:rPr>
          <w:rFonts w:ascii="Times New Roman" w:hAnsi="Times New Roman" w:cs="Times New Roman"/>
          <w:sz w:val="24"/>
          <w:szCs w:val="24"/>
        </w:rPr>
        <w:t xml:space="preserve">       (fl.1423)</w:t>
      </w:r>
    </w:p>
    <w:p w14:paraId="504290FD" w14:textId="24C12D3A" w:rsidR="006548C0" w:rsidRDefault="006548C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F0D274" w14:textId="2EC67173" w:rsidR="006548C0" w:rsidRDefault="006548C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FB234B" w14:textId="71A04DD0" w:rsidR="006548C0" w:rsidRDefault="006548C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Jan.1423</w:t>
      </w:r>
      <w:r>
        <w:rPr>
          <w:rFonts w:ascii="Times New Roman" w:hAnsi="Times New Roman" w:cs="Times New Roman"/>
          <w:sz w:val="24"/>
          <w:szCs w:val="24"/>
        </w:rPr>
        <w:tab/>
        <w:t>Confirmation of a grant to him of 100s a year dated 1 September 1416.</w:t>
      </w:r>
    </w:p>
    <w:p w14:paraId="2DD614F5" w14:textId="5C6CCC0F" w:rsidR="006548C0" w:rsidRDefault="006548C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1422-29 p.65)</w:t>
      </w:r>
    </w:p>
    <w:p w14:paraId="54DD4014" w14:textId="46F016EE" w:rsidR="006548C0" w:rsidRDefault="006548C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AC963C" w14:textId="0F0C333F" w:rsidR="006548C0" w:rsidRDefault="006548C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16BB3F" w14:textId="08F71025" w:rsidR="006548C0" w:rsidRPr="006548C0" w:rsidRDefault="006548C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June 2022</w:t>
      </w:r>
    </w:p>
    <w:sectPr w:rsidR="006548C0" w:rsidRPr="006548C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D4E5B" w14:textId="77777777" w:rsidR="006548C0" w:rsidRDefault="006548C0" w:rsidP="009139A6">
      <w:r>
        <w:separator/>
      </w:r>
    </w:p>
  </w:endnote>
  <w:endnote w:type="continuationSeparator" w:id="0">
    <w:p w14:paraId="2CA4BECB" w14:textId="77777777" w:rsidR="006548C0" w:rsidRDefault="006548C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22E1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4D1D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68ED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2D00D" w14:textId="77777777" w:rsidR="006548C0" w:rsidRDefault="006548C0" w:rsidP="009139A6">
      <w:r>
        <w:separator/>
      </w:r>
    </w:p>
  </w:footnote>
  <w:footnote w:type="continuationSeparator" w:id="0">
    <w:p w14:paraId="0406CCB4" w14:textId="77777777" w:rsidR="006548C0" w:rsidRDefault="006548C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F8A2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8672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5682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8C0"/>
    <w:rsid w:val="000666E0"/>
    <w:rsid w:val="002510B7"/>
    <w:rsid w:val="005C130B"/>
    <w:rsid w:val="006548C0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748E82"/>
  <w15:chartTrackingRefBased/>
  <w15:docId w15:val="{C9D7F499-0E9D-40EF-A676-7152CA11C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2022-06-24T10:49:00Z</dcterms:created>
  <dcterms:modified xsi:type="dcterms:W3CDTF">2022-06-24T10:53:00Z</dcterms:modified>
</cp:coreProperties>
</file>